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46286" w:rsidTr="00446286" w14:paraId="3F24622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286" w:rsidRDefault="00446286" w14:paraId="5AA79FBA" w14:textId="04A0721C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286" w:rsidRDefault="00446286" w14:paraId="6BA798C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46286" w:rsidRDefault="00446286" w14:paraId="179E08C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46286" w:rsidRDefault="00446286" w14:paraId="24C484F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46286" w:rsidRDefault="00446286" w14:paraId="222D4E5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446286" w:rsidP="00446286" w:rsidRDefault="00446286" w14:paraId="71D69BF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46286" w:rsidP="00446286" w:rsidRDefault="00446286" w14:paraId="5129D068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46286" w:rsidP="00446286" w:rsidRDefault="00446286" w14:paraId="4C2D0D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St-2472/2019</w:t>
      </w:r>
    </w:p>
    <w:p w:rsidR="00446286" w:rsidP="00446286" w:rsidRDefault="00446286" w14:paraId="77796FDC" w14:textId="77777777">
      <w:pPr>
        <w:tabs>
          <w:tab w:val="left" w:pos="709"/>
        </w:tabs>
      </w:pPr>
      <w:r>
        <w:t xml:space="preserve"> </w:t>
      </w:r>
    </w:p>
    <w:p w:rsidR="00446286" w:rsidP="00446286" w:rsidRDefault="00446286" w14:paraId="08C53AF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46286" w:rsidP="00446286" w:rsidRDefault="00446286" w14:paraId="1172F84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46286" w:rsidP="00446286" w:rsidRDefault="00446286" w14:paraId="02ACB07E" w14:textId="77777777">
      <w:pPr>
        <w:tabs>
          <w:tab w:val="left" w:pos="709"/>
        </w:tabs>
      </w:pPr>
    </w:p>
    <w:p w:rsidR="00446286" w:rsidP="00446286" w:rsidRDefault="00446286" w14:paraId="35FB715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446286" w:rsidP="00446286" w:rsidRDefault="00446286" w14:paraId="0A371C54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46286" w:rsidP="00446286" w:rsidRDefault="00446286" w14:paraId="7F467C35" w14:textId="77777777">
      <w:pPr>
        <w:tabs>
          <w:tab w:val="left" w:pos="709"/>
        </w:tabs>
      </w:pPr>
    </w:p>
    <w:p w:rsidR="00446286" w:rsidP="00446286" w:rsidRDefault="00446286" w14:paraId="4E17F83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46286" w:rsidP="00446286" w:rsidRDefault="00446286" w14:paraId="089A0C4F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46286" w:rsidP="00446286" w:rsidRDefault="00446286" w14:paraId="18D6DA4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46286" w:rsidP="00446286" w:rsidRDefault="00446286" w14:paraId="0580129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46286" w:rsidP="00446286" w:rsidRDefault="00446286" w14:paraId="1D55BA98" w14:textId="77777777">
      <w:pPr>
        <w:tabs>
          <w:tab w:val="left" w:pos="709"/>
        </w:tabs>
      </w:pPr>
    </w:p>
    <w:p w:rsidR="00446286" w:rsidP="00446286" w:rsidRDefault="00446286" w14:paraId="7CE4123C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446286" w:rsidP="00446286" w:rsidRDefault="00446286" w14:paraId="549C90C4" w14:textId="77777777">
      <w:pPr>
        <w:tabs>
          <w:tab w:val="left" w:pos="709"/>
        </w:tabs>
        <w:jc w:val="both"/>
      </w:pPr>
    </w:p>
    <w:p w:rsidR="00446286" w:rsidP="00446286" w:rsidRDefault="00446286" w14:paraId="156A8A8B" w14:textId="77777777">
      <w:pPr>
        <w:tabs>
          <w:tab w:val="left" w:pos="709"/>
        </w:tabs>
      </w:pPr>
      <w:r>
        <w:t xml:space="preserve"> </w:t>
      </w:r>
      <w:r>
        <w:tab/>
        <w:t>17. St-2472/2019</w:t>
      </w:r>
    </w:p>
    <w:p w:rsidR="00446286" w:rsidP="00446286" w:rsidRDefault="00446286" w14:paraId="3351BA15" w14:textId="77777777">
      <w:pPr>
        <w:tabs>
          <w:tab w:val="left" w:pos="709"/>
        </w:tabs>
      </w:pPr>
    </w:p>
    <w:p w:rsidR="00446286" w:rsidP="00446286" w:rsidRDefault="00446286" w14:paraId="615C8B5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46286" w:rsidP="00446286" w:rsidRDefault="00446286" w14:paraId="3659C4D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446286" w:rsidP="00446286" w:rsidRDefault="00446286" w14:paraId="2CE2710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46286" w:rsidP="00446286" w:rsidRDefault="00446286" w14:paraId="06182252" w14:textId="77777777">
      <w:pPr>
        <w:tabs>
          <w:tab w:val="left" w:pos="709"/>
        </w:tabs>
        <w:jc w:val="both"/>
      </w:pPr>
    </w:p>
    <w:p w:rsidR="00446286" w:rsidP="00446286" w:rsidRDefault="00446286" w14:paraId="66E95D68" w14:textId="77777777">
      <w:pPr>
        <w:tabs>
          <w:tab w:val="left" w:pos="709"/>
        </w:tabs>
        <w:jc w:val="both"/>
      </w:pPr>
      <w:r>
        <w:t xml:space="preserve">protiv </w:t>
      </w:r>
    </w:p>
    <w:p w:rsidR="00446286" w:rsidP="00446286" w:rsidRDefault="00446286" w14:paraId="21B152C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46286" w:rsidP="00446286" w:rsidRDefault="00446286" w14:paraId="2AC1304D" w14:textId="77777777">
      <w:pPr>
        <w:tabs>
          <w:tab w:val="left" w:pos="709"/>
        </w:tabs>
        <w:ind w:left="708"/>
        <w:jc w:val="both"/>
      </w:pPr>
      <w:r>
        <w:tab/>
        <w:t>The Brandiac d.o.o. za trgovinu i usluge društvo s ograničenom odgovornošću za trgovinu i usluge, Zagreb, Vrapčanska ulica 74, OIB: 43246884226</w:t>
      </w:r>
    </w:p>
    <w:p w:rsidR="00446286" w:rsidP="00446286" w:rsidRDefault="00446286" w14:paraId="5066C08E" w14:textId="77777777">
      <w:pPr>
        <w:tabs>
          <w:tab w:val="left" w:pos="709"/>
        </w:tabs>
        <w:ind w:left="708"/>
        <w:jc w:val="both"/>
      </w:pPr>
    </w:p>
    <w:p w:rsidR="00446286" w:rsidP="00446286" w:rsidRDefault="00446286" w14:paraId="10F5E57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446286" w:rsidP="00446286" w:rsidRDefault="00446286" w14:paraId="44711D49" w14:textId="77777777">
      <w:pPr>
        <w:tabs>
          <w:tab w:val="left" w:pos="709"/>
        </w:tabs>
        <w:jc w:val="both"/>
      </w:pPr>
    </w:p>
    <w:p w:rsidR="00446286" w:rsidP="00446286" w:rsidRDefault="00446286" w14:paraId="427D5A8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46286" w:rsidP="00446286" w:rsidRDefault="00446286" w14:paraId="5E07B5AD" w14:textId="77777777">
      <w:pPr>
        <w:tabs>
          <w:tab w:val="left" w:pos="709"/>
        </w:tabs>
      </w:pPr>
    </w:p>
    <w:p w:rsidR="00446286" w:rsidP="00446286" w:rsidRDefault="00446286" w14:paraId="68D1A19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46286" w:rsidP="00446286" w:rsidRDefault="00446286" w14:paraId="4D31CFDD" w14:textId="77777777">
      <w:pPr>
        <w:tabs>
          <w:tab w:val="left" w:pos="709"/>
        </w:tabs>
      </w:pPr>
    </w:p>
    <w:p w:rsidR="00446286" w:rsidP="00446286" w:rsidRDefault="00446286" w14:paraId="0B00243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46286" w:rsidP="00446286" w:rsidRDefault="00446286" w14:paraId="1F7AC83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46286" w:rsidP="00446286" w:rsidRDefault="00446286" w14:paraId="445EFB0F" w14:textId="77777777">
      <w:pPr>
        <w:tabs>
          <w:tab w:val="left" w:pos="709"/>
        </w:tabs>
      </w:pPr>
    </w:p>
    <w:p w:rsidR="00942A2A" w:rsidP="003D06B2" w:rsidRDefault="00942A2A" w14:paraId="0956F92D" w14:textId="0956F92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286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462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628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628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628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628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4628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4628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4628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6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28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28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28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28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4628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6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628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639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St-2472/2019</izvorni_sadrzaj>
    <derivirana_varijabla naziv="DomainObject.Predmet.OznakaBroj_1">St-2472/2019</derivirana_varijabla>
  </DomainObject.Predmet.OznakaBroj>
  <DomainObject.Predmet.OznakaBrojOptuznogAkta>
    <izvorni_sadrzaj>04-06-19-4304</izvorni_sadrzaj>
    <derivirana_varijabla naziv="DomainObject.Predmet.OznakaBrojOptuznogAkta_1">04-06-19-4304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Brandiac d.o.o. za trgovinu i usluge društvo s ograničenom odgovornošću za trgovinu i usluge</izvorni_sadrzaj>
    <derivirana_varijabla naziv="DomainObject.Predmet.ProtustrankaFormated_1">  The Brandiac d.o.o. za trgovinu i usluge društvo s ograničenom odgovornošću za trgovinu i usluge</derivirana_varijabla>
  </DomainObject.Predmet.ProtustrankaFormated>
  <DomainObject.Predmet.ProtustrankaFormatedOIB>
    <izvorni_sadrzaj>  The Brandiac d.o.o. za trgovinu i usluge društvo s ograničenom odgovornošću za trgovinu i usluge, OIB 43246884226</izvorni_sadrzaj>
    <derivirana_varijabla naziv="DomainObject.Predmet.ProtustrankaFormatedOIB_1">  The Brandiac d.o.o. za trgovinu i usluge društvo s ograničenom odgovornošću za trgovinu i usluge, OIB 43246884226</derivirana_varijabla>
  </DomainObject.Predmet.ProtustrankaFormatedOIB>
  <DomainObject.Predmet.ProtustrankaFormatedWithAdress>
    <izvorni_sadrzaj> The Brandiac d.o.o. za trgovinu i usluge društvo s ograničenom odgovornošću za trgovinu i usluge, Vrapčanska ulica 74, 10000 Zagreb</izvorni_sadrzaj>
    <derivirana_varijabla naziv="DomainObject.Predmet.ProtustrankaFormatedWithAdress_1"> The Brandiac d.o.o. za trgovinu i usluge društvo s ograničenom odgovornošću za trgovinu i usluge, Vrapčanska ulica 74, 10000 Zagreb</derivirana_varijabla>
  </DomainObject.Predmet.ProtustrankaFormatedWithAdress>
  <DomainObject.Predmet.ProtustrankaFormatedWithAdressOIB>
    <izvorni_sadrzaj> The Brandiac d.o.o. za trgovinu i usluge društvo s ograničenom odgovornošću za trgovinu i usluge, OIB 43246884226, Vrapčanska ulica 74, 10000 Zagreb</izvorni_sadrzaj>
    <derivirana_varijabla naziv="DomainObject.Predmet.ProtustrankaFormatedWithAdressOIB_1"> The Brandiac d.o.o. za trgovinu i usluge društvo s ograničenom odgovornošću za trgovinu i usluge, OIB 43246884226, Vrapčanska ulica 74, 10000 Zagreb</derivirana_varijabla>
  </DomainObject.Predmet.ProtustrankaFormatedWithAdressOIB>
  <DomainObject.Predmet.ProtustrankaWithAdress>
    <izvorni_sadrzaj>The Brandiac d.o.o. za trgovinu i usluge društvo s ograničenom odgovornošću za trgovinu i usluge Vrapčanska ulica 74, 10000 Zagreb</izvorni_sadrzaj>
    <derivirana_varijabla naziv="DomainObject.Predmet.ProtustrankaWithAdress_1">The Brandiac d.o.o. za trgovinu i usluge društvo s ograničenom odgovornošću za trgovinu i usluge Vrapčanska ulica 74, 10000 Zagreb</derivirana_varijabla>
  </DomainObject.Predmet.ProtustrankaWithAdress>
  <DomainObject.Predmet.ProtustrankaWithAdressOIB>
    <izvorni_sadrzaj>The Brandiac d.o.o. za trgovinu i usluge društvo s ograničenom odgovornošću za trgovinu i usluge, OIB 43246884226, Vrapčanska ulica 74, 10000 Zagreb</izvorni_sadrzaj>
    <derivirana_varijabla naziv="DomainObject.Predmet.ProtustrankaWithAdressOIB_1">The Brandiac d.o.o. za trgovinu i usluge društvo s ograničenom odgovornošću za trgovinu i usluge, OIB 43246884226, Vrapčanska ulica 74, 10000 Zagreb</derivirana_varijabla>
  </DomainObject.Predmet.ProtustrankaWithAdressOIB>
  <DomainObject.Predmet.ProtustrankaNazivFormated>
    <izvorni_sadrzaj>The Brandiac d.o.o. za trgovinu i usluge društvo s ograničenom odgovornošću za trgovinu i usluge</izvorni_sadrzaj>
    <derivirana_varijabla naziv="DomainObject.Predmet.ProtustrankaNazivFormated_1">The Brandiac d.o.o. za trgovinu i usluge društvo s ograničenom odgovornošću za trgovinu i usluge</derivirana_varijabla>
  </DomainObject.Predmet.ProtustrankaNazivFormated>
  <DomainObject.Predmet.ProtustrankaNazivFormatedOIB>
    <izvorni_sadrzaj>The Brandiac d.o.o. za trgovinu i usluge društvo s ograničenom odgovornošću za trgovinu i usluge, OIB 43246884226</izvorni_sadrzaj>
    <derivirana_varijabla naziv="DomainObject.Predmet.ProtustrankaNazivFormatedOIB_1">The Brandiac d.o.o. za trgovinu i usluge društvo s ograničenom odgovornošću za trgovinu i usluge, OIB 43246884226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The Brandiac d.o.o. za trgovinu i usluge društvo s ograničenom odgovornošću za trgovinu i usluge</item>
    </izvorni_sadrzaj>
    <derivirana_varijabla naziv="DomainObject.Predmet.ProtuStrankaListFormated_1">
      <item>The Brandiac d.o.o. za trgovinu i usluge društvo s ograničenom odgovornošću za trgovinu i usluge</item>
    </derivirana_varijabla>
  </DomainObject.Predmet.ProtuStrankaListFormated>
  <DomainObject.Predmet.ProtuStrankaListFormatedOIB>
    <izvorni_sadrzaj>
      <item>The Brandiac d.o.o. za trgovinu i usluge društvo s ograničenom odgovornošću za trgovinu i usluge, OIB 43246884226</item>
    </izvorni_sadrzaj>
    <derivirana_varijabla naziv="DomainObject.Predmet.ProtuStrankaListFormatedOIB_1">
      <item>The Brandiac d.o.o. za trgovinu i usluge društvo s ograničenom odgovornošću za trgovinu i usluge, OIB 43246884226</item>
    </derivirana_varijabla>
  </DomainObject.Predmet.ProtuStrankaListFormatedOIB>
  <DomainObject.Predmet.ProtuStrankaListFormatedWithAdress>
    <izvorni_sadrzaj>
      <item>The Brandiac d.o.o. za trgovinu i usluge društvo s ograničenom odgovornošću za trgovinu i usluge, Vrapčanska ulica 74, 10000 Zagreb</item>
    </izvorni_sadrzaj>
    <derivirana_varijabla naziv="DomainObject.Predmet.ProtuStrankaListFormatedWithAdress_1">
      <item>The Brandiac d.o.o. za trgovinu i usluge društvo s ograničenom odgovornošću za trgovinu i usluge, Vrapčanska ulica 74, 10000 Zagreb</item>
    </derivirana_varijabla>
  </DomainObject.Predmet.ProtuStrankaListFormatedWithAdress>
  <DomainObject.Predmet.ProtuStrankaListFormatedWithAdressOIB>
    <izvorni_sadrzaj>
      <item>The Brandiac d.o.o. za trgovinu i usluge društvo s ograničenom odgovornošću za trgovinu i usluge, OIB 43246884226, Vrapčanska ulica 74, 10000 Zagreb</item>
    </izvorni_sadrzaj>
    <derivirana_varijabla naziv="DomainObject.Predmet.ProtuStrankaListFormatedWithAdressOIB_1">
      <item>The Brandiac d.o.o. za trgovinu i usluge društvo s ograničenom odgovornošću za trgovinu i usluge, OIB 43246884226, Vrapčanska ulica 74, 10000 Zagreb</item>
    </derivirana_varijabla>
  </DomainObject.Predmet.ProtuStrankaListFormatedWithAdressOIB>
  <DomainObject.Predmet.ProtuStrankaListNazivFormated>
    <izvorni_sadrzaj>
      <item>The Brandiac d.o.o. za trgovinu i usluge društvo s ograničenom odgovornošću za trgovinu i usluge</item>
    </izvorni_sadrzaj>
    <derivirana_varijabla naziv="DomainObject.Predmet.ProtuStrankaListNazivFormated_1">
      <item>The Brandiac d.o.o. za trgovinu i usluge društvo s ograničenom odgovornošću za trgovinu i usluge</item>
    </derivirana_varijabla>
  </DomainObject.Predmet.ProtuStrankaListNazivFormated>
  <DomainObject.Predmet.ProtuStrankaListNazivFormatedOIB>
    <izvorni_sadrzaj>
      <item>The Brandiac d.o.o. za trgovinu i usluge društvo s ograničenom odgovornošću za trgovinu i usluge, OIB 43246884226</item>
    </izvorni_sadrzaj>
    <derivirana_varijabla naziv="DomainObject.Predmet.ProtuStrankaListNazivFormatedOIB_1">
      <item>The Brandiac d.o.o. za trgovinu i usluge društvo s ograničenom odgovornošću za trgovinu i usluge, OIB 43246884226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The Brandiac d.o.o. za trgovinu i usluge društvo s ograničenom odgovornošću za trgovinu i usluge</izvorni_sadrzaj>
    <derivirana_varijabla naziv="DomainObject.Predmet.ProtustrankaIDrugi_1">The Brandiac d.o.o. za trgovinu i usluge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The Brandiac d.o.o. za trgovinu i usluge društvo s ograničenom odgovornošću za trgovinu i usluge, OIB 43246884226, Vrapčanska ulica 74, 10000 Zagreb</izvorni_sadrzaj>
    <derivirana_varijabla naziv="DomainObject.Predmet.ProtustrankaIDrugiAdressOIB_1">The Brandiac d.o.o. za trgovinu i usluge društvo s ograničenom odgovornošću za trgovinu i usluge, OIB 43246884226, Vrapčanska ulica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Brandiac d.o.o. za trgovinu i usluge društvo s ograničenom odgovornošću za trgovinu i usluge</item>
      <item>Financijska agencija</item>
    </izvorni_sadrzaj>
    <derivirana_varijabla naziv="DomainObject.Predmet.SudioniciListNaziv_1">
      <item>The Brandiac d.o.o. za trgovinu i usluge društvo s ograničenom odgovornošću za trgovinu i usluge</item>
      <item>Financijska agencija</item>
    </derivirana_varijabla>
  </DomainObject.Predmet.SudioniciListNaziv>
  <DomainObject.Predmet.SudioniciListAdressOIB>
    <izvorni_sadrzaj>
      <item>The Brandiac d.o.o. za trgovinu i usluge društvo s ograničenom odgovornošću za trgovinu i usluge, OIB 43246884226, Vrapčanska ulica 74,10000 Zagreb</item>
      <item>Financijska agencija, OIB 85821130368, TRG SVIBANJSKIH ŽRTAVA 1995. 1,10000 Zagreb</item>
    </izvorni_sadrzaj>
    <derivirana_varijabla naziv="DomainObject.Predmet.SudioniciListAdressOIB_1">
      <item>The Brandiac d.o.o. za trgovinu i usluge društvo s ograničenom odgovornošću za trgovinu i usluge, OIB 43246884226, Vrapčanska ulica 74,10000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43246884226</item>
      <item>, OIB 85821130368</item>
    </izvorni_sadrzaj>
    <derivirana_varijabla naziv="DomainObject.Predmet.SudioniciListNazivOIB_1">
      <item>, OIB 43246884226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151</properties:Words>
  <properties:Characters>888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